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6D" w:rsidRPr="00D0586A" w:rsidRDefault="0011226D" w:rsidP="00D0586A">
      <w:pPr>
        <w:pStyle w:val="NoSpacing"/>
        <w:rPr>
          <w:b/>
          <w:sz w:val="28"/>
          <w:szCs w:val="28"/>
        </w:rPr>
      </w:pPr>
      <w:smartTag w:uri="urn:schemas-microsoft-com:office:smarttags" w:element="place">
        <w:smartTag w:uri="urn:schemas-microsoft-com:office:smarttags" w:element="PlaceName">
          <w:r w:rsidRPr="00D0586A">
            <w:rPr>
              <w:b/>
              <w:sz w:val="28"/>
              <w:szCs w:val="28"/>
            </w:rPr>
            <w:t>Community</w:t>
          </w:r>
        </w:smartTag>
        <w:r w:rsidRPr="00D0586A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D0586A">
            <w:rPr>
              <w:b/>
              <w:sz w:val="28"/>
              <w:szCs w:val="28"/>
            </w:rPr>
            <w:t>School</w:t>
          </w:r>
        </w:smartTag>
      </w:smartTag>
      <w:r w:rsidRPr="00D0586A">
        <w:rPr>
          <w:b/>
          <w:sz w:val="28"/>
          <w:szCs w:val="28"/>
        </w:rPr>
        <w:t xml:space="preserve"> 300</w:t>
      </w:r>
    </w:p>
    <w:p w:rsidR="0011226D" w:rsidRPr="00D0586A" w:rsidRDefault="0011226D" w:rsidP="00D0586A">
      <w:pPr>
        <w:pStyle w:val="NoSpacing"/>
        <w:rPr>
          <w:b/>
          <w:sz w:val="28"/>
          <w:szCs w:val="28"/>
        </w:rPr>
      </w:pPr>
      <w:r w:rsidRPr="00D0586A">
        <w:rPr>
          <w:b/>
          <w:sz w:val="28"/>
          <w:szCs w:val="28"/>
        </w:rPr>
        <w:t>Grade 1</w:t>
      </w:r>
    </w:p>
    <w:p w:rsidR="0011226D" w:rsidRPr="00D0586A" w:rsidRDefault="0011226D" w:rsidP="00D0586A">
      <w:pPr>
        <w:pStyle w:val="NoSpacing"/>
        <w:rPr>
          <w:b/>
          <w:sz w:val="28"/>
          <w:szCs w:val="28"/>
        </w:rPr>
      </w:pPr>
      <w:r w:rsidRPr="00D0586A">
        <w:rPr>
          <w:b/>
          <w:sz w:val="28"/>
          <w:szCs w:val="28"/>
        </w:rPr>
        <w:t>Writer’s Workshop</w:t>
      </w:r>
    </w:p>
    <w:p w:rsidR="0011226D" w:rsidRPr="00D0586A" w:rsidRDefault="0011226D" w:rsidP="00D0586A">
      <w:pPr>
        <w:pStyle w:val="NoSpacing"/>
        <w:rPr>
          <w:b/>
          <w:sz w:val="28"/>
          <w:szCs w:val="28"/>
        </w:rPr>
      </w:pPr>
      <w:r w:rsidRPr="00D0586A">
        <w:rPr>
          <w:b/>
          <w:sz w:val="28"/>
          <w:szCs w:val="28"/>
        </w:rPr>
        <w:t>Unit 4 Focus: Narratives (To tell a story)</w:t>
      </w:r>
    </w:p>
    <w:p w:rsidR="0011226D" w:rsidRPr="00D0586A" w:rsidRDefault="0011226D" w:rsidP="00D0586A">
      <w:pPr>
        <w:pStyle w:val="NoSpacing"/>
        <w:rPr>
          <w:b/>
          <w:sz w:val="28"/>
          <w:szCs w:val="28"/>
        </w:rPr>
      </w:pPr>
      <w:r w:rsidRPr="00D0586A">
        <w:rPr>
          <w:b/>
          <w:sz w:val="28"/>
          <w:szCs w:val="28"/>
        </w:rPr>
        <w:t>Unit Outcome: Writing Journal Entries that Include Stories from Our Own Lives</w:t>
      </w:r>
    </w:p>
    <w:p w:rsidR="0011226D" w:rsidRPr="00D0586A" w:rsidRDefault="0011226D" w:rsidP="00D0586A">
      <w:pPr>
        <w:pStyle w:val="NoSpacing"/>
        <w:rPr>
          <w:sz w:val="28"/>
          <w:szCs w:val="28"/>
        </w:rPr>
      </w:pPr>
    </w:p>
    <w:p w:rsidR="0011226D" w:rsidRPr="00D553F7" w:rsidRDefault="0011226D" w:rsidP="00D0586A">
      <w:pPr>
        <w:pStyle w:val="NoSpacing"/>
        <w:rPr>
          <w:b/>
          <w:sz w:val="28"/>
          <w:szCs w:val="28"/>
          <w:u w:val="single"/>
        </w:rPr>
      </w:pPr>
      <w:r w:rsidRPr="00D553F7">
        <w:rPr>
          <w:b/>
          <w:sz w:val="28"/>
          <w:szCs w:val="28"/>
          <w:u w:val="single"/>
        </w:rPr>
        <w:t>Understanding the Genre:</w:t>
      </w:r>
    </w:p>
    <w:p w:rsidR="0011226D" w:rsidRPr="00D0586A" w:rsidRDefault="0011226D" w:rsidP="00D0586A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D0586A">
        <w:rPr>
          <w:sz w:val="28"/>
          <w:szCs w:val="28"/>
        </w:rPr>
        <w:t>Understand how to craft a personal journal entry from mentor texts</w:t>
      </w:r>
    </w:p>
    <w:p w:rsidR="0011226D" w:rsidRPr="00D0586A" w:rsidRDefault="0011226D" w:rsidP="00D0586A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D0586A">
        <w:rPr>
          <w:sz w:val="28"/>
          <w:szCs w:val="28"/>
        </w:rPr>
        <w:t>Understand that a story from your life is usually written in first person (using “I”)</w:t>
      </w:r>
    </w:p>
    <w:p w:rsidR="0011226D" w:rsidRPr="00D0586A" w:rsidRDefault="0011226D" w:rsidP="00D0586A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D0586A">
        <w:rPr>
          <w:sz w:val="28"/>
          <w:szCs w:val="28"/>
        </w:rPr>
        <w:t>Understanding that all writers tell stories from their own lives</w:t>
      </w:r>
    </w:p>
    <w:p w:rsidR="0011226D" w:rsidRPr="00D0586A" w:rsidRDefault="0011226D" w:rsidP="00D0586A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D0586A">
        <w:rPr>
          <w:sz w:val="28"/>
          <w:szCs w:val="28"/>
        </w:rPr>
        <w:t>Understand that the writer can look back or think about the memory or experience and share thoughts and feelings about it</w:t>
      </w:r>
    </w:p>
    <w:p w:rsidR="0011226D" w:rsidRPr="00D0586A" w:rsidRDefault="0011226D" w:rsidP="00D0586A">
      <w:pPr>
        <w:pStyle w:val="NoSpacing"/>
        <w:numPr>
          <w:ilvl w:val="0"/>
          <w:numId w:val="1"/>
        </w:numPr>
        <w:rPr>
          <w:sz w:val="28"/>
          <w:szCs w:val="28"/>
        </w:rPr>
      </w:pPr>
      <w:r w:rsidRPr="00D0586A">
        <w:rPr>
          <w:sz w:val="28"/>
          <w:szCs w:val="28"/>
        </w:rPr>
        <w:t xml:space="preserve">Understand that a story should be one that is important to the writer </w:t>
      </w:r>
    </w:p>
    <w:p w:rsidR="0011226D" w:rsidRPr="00D0586A" w:rsidRDefault="0011226D" w:rsidP="00D0586A">
      <w:pPr>
        <w:pStyle w:val="NoSpacing"/>
        <w:rPr>
          <w:b/>
          <w:sz w:val="28"/>
          <w:szCs w:val="28"/>
        </w:rPr>
      </w:pPr>
    </w:p>
    <w:p w:rsidR="0011226D" w:rsidRPr="00D553F7" w:rsidRDefault="0011226D" w:rsidP="00D0586A">
      <w:pPr>
        <w:pStyle w:val="NoSpacing"/>
        <w:rPr>
          <w:b/>
          <w:sz w:val="28"/>
          <w:szCs w:val="28"/>
          <w:u w:val="single"/>
        </w:rPr>
      </w:pPr>
      <w:r w:rsidRPr="00D553F7">
        <w:rPr>
          <w:b/>
          <w:sz w:val="28"/>
          <w:szCs w:val="28"/>
          <w:u w:val="single"/>
        </w:rPr>
        <w:t>Writing in the Genre: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>Think of topics, events, or experiences from own life that are interesting to write about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 xml:space="preserve">Write an engaging beginning and a satisfying ending to stories 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>Understand that a journal entry can be a description of a brief, memorable experience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>Provide some descriptive details to make the story/entry interesting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>Use dialogue as appropriate to add to the meaning of the story/entry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>Use simple words that show the passage of time (then, after, etc…)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>Explain one’s own thoughts and feelings about a topic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>Develop voice as a writer through telling own stories or memories from own life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>Usually write in first person to achieve a strong voice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>Tell a story across several pages in order to develop the story or idea</w:t>
      </w:r>
    </w:p>
    <w:p w:rsidR="0011226D" w:rsidRPr="00D0586A" w:rsidRDefault="0011226D" w:rsidP="00D0586A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D0586A">
        <w:rPr>
          <w:sz w:val="28"/>
          <w:szCs w:val="28"/>
        </w:rPr>
        <w:t>Tell events in order that they occurred in journal entry</w:t>
      </w:r>
    </w:p>
    <w:tbl>
      <w:tblPr>
        <w:tblStyle w:val="TableGrid"/>
        <w:tblW w:w="0" w:type="auto"/>
        <w:tblLook w:val="01E0"/>
      </w:tblPr>
      <w:tblGrid>
        <w:gridCol w:w="6588"/>
        <w:gridCol w:w="6588"/>
      </w:tblGrid>
      <w:tr w:rsidR="0011226D" w:rsidRPr="00D553F7" w:rsidTr="00896B74">
        <w:tc>
          <w:tcPr>
            <w:tcW w:w="6588" w:type="dxa"/>
          </w:tcPr>
          <w:p w:rsidR="0011226D" w:rsidRPr="00D553F7" w:rsidRDefault="0011226D" w:rsidP="00896B74">
            <w:pPr>
              <w:rPr>
                <w:rFonts w:eastAsia="Calibri"/>
                <w:b/>
                <w:sz w:val="24"/>
                <w:szCs w:val="24"/>
              </w:rPr>
            </w:pPr>
            <w:r w:rsidRPr="00D553F7">
              <w:rPr>
                <w:rFonts w:eastAsia="Calibri"/>
                <w:b/>
                <w:sz w:val="24"/>
                <w:szCs w:val="24"/>
              </w:rPr>
              <w:t>Week of…</w:t>
            </w:r>
          </w:p>
        </w:tc>
        <w:tc>
          <w:tcPr>
            <w:tcW w:w="6588" w:type="dxa"/>
          </w:tcPr>
          <w:p w:rsidR="0011226D" w:rsidRPr="00D553F7" w:rsidRDefault="0011226D" w:rsidP="00896B74">
            <w:pPr>
              <w:rPr>
                <w:rFonts w:eastAsia="Calibri"/>
                <w:b/>
                <w:sz w:val="24"/>
                <w:szCs w:val="24"/>
              </w:rPr>
            </w:pPr>
            <w:r w:rsidRPr="00D553F7">
              <w:rPr>
                <w:rFonts w:eastAsia="Calibri"/>
                <w:b/>
                <w:sz w:val="24"/>
                <w:szCs w:val="24"/>
              </w:rPr>
              <w:t>Suggested Topics for Mini-Lesson(s)</w:t>
            </w:r>
          </w:p>
        </w:tc>
      </w:tr>
      <w:tr w:rsidR="0011226D" w:rsidRPr="00D553F7" w:rsidTr="00896B74">
        <w:tc>
          <w:tcPr>
            <w:tcW w:w="6588" w:type="dxa"/>
          </w:tcPr>
          <w:p w:rsidR="0011226D" w:rsidRPr="00D553F7" w:rsidRDefault="0011226D" w:rsidP="00D553F7">
            <w:p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January 17, 2011</w:t>
            </w:r>
          </w:p>
        </w:tc>
        <w:tc>
          <w:tcPr>
            <w:tcW w:w="6588" w:type="dxa"/>
          </w:tcPr>
          <w:p w:rsidR="0011226D" w:rsidRPr="00D553F7" w:rsidRDefault="0011226D" w:rsidP="00D553F7">
            <w:pPr>
              <w:numPr>
                <w:ilvl w:val="0"/>
                <w:numId w:val="20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What is a journal/diary?</w:t>
            </w:r>
          </w:p>
          <w:p w:rsidR="0011226D" w:rsidRPr="00D553F7" w:rsidRDefault="0011226D" w:rsidP="00D553F7">
            <w:pPr>
              <w:numPr>
                <w:ilvl w:val="0"/>
                <w:numId w:val="20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What do we write in a journal/diary?</w:t>
            </w:r>
          </w:p>
          <w:p w:rsidR="0011226D" w:rsidRPr="00D553F7" w:rsidRDefault="0011226D" w:rsidP="00D553F7">
            <w:pPr>
              <w:numPr>
                <w:ilvl w:val="0"/>
                <w:numId w:val="20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Generating a list of topics/ideas to keep in a journal/diary</w:t>
            </w:r>
          </w:p>
          <w:p w:rsidR="0011226D" w:rsidRPr="00D553F7" w:rsidRDefault="0011226D" w:rsidP="00D553F7">
            <w:pPr>
              <w:numPr>
                <w:ilvl w:val="0"/>
                <w:numId w:val="20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Looking at journal/diary entries using teacher written entries and/or mentor text (e.g., Diary of a Worm; Amelia’s Notebook, etc…)</w:t>
            </w:r>
          </w:p>
          <w:p w:rsidR="0011226D" w:rsidRPr="00D553F7" w:rsidRDefault="0011226D" w:rsidP="00D553F7">
            <w:pPr>
              <w:numPr>
                <w:ilvl w:val="0"/>
                <w:numId w:val="20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Crafting a “class” journal entry (to be posted/displayed as a mentor text)</w:t>
            </w:r>
          </w:p>
          <w:p w:rsidR="0011226D" w:rsidRPr="00D553F7" w:rsidRDefault="0011226D" w:rsidP="00D553F7">
            <w:pPr>
              <w:numPr>
                <w:ilvl w:val="0"/>
                <w:numId w:val="20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Understanding that all writers tell stories from their own lives</w:t>
            </w:r>
          </w:p>
        </w:tc>
      </w:tr>
      <w:tr w:rsidR="0011226D" w:rsidRPr="00D553F7" w:rsidTr="00896B74">
        <w:tc>
          <w:tcPr>
            <w:tcW w:w="6588" w:type="dxa"/>
          </w:tcPr>
          <w:p w:rsidR="0011226D" w:rsidRPr="00D553F7" w:rsidRDefault="0011226D" w:rsidP="00896B74">
            <w:p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January 24, 2011</w:t>
            </w:r>
          </w:p>
        </w:tc>
        <w:tc>
          <w:tcPr>
            <w:tcW w:w="6588" w:type="dxa"/>
          </w:tcPr>
          <w:p w:rsidR="0011226D" w:rsidRPr="00D553F7" w:rsidRDefault="0011226D" w:rsidP="00335DAF">
            <w:pPr>
              <w:numPr>
                <w:ilvl w:val="0"/>
                <w:numId w:val="15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Understanding that a story should be one that is important to the writer</w:t>
            </w:r>
          </w:p>
          <w:p w:rsidR="0011226D" w:rsidRPr="00D553F7" w:rsidRDefault="0011226D" w:rsidP="00335DAF">
            <w:pPr>
              <w:numPr>
                <w:ilvl w:val="0"/>
                <w:numId w:val="15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Understanding that the writer can look back or think about the memory or experience and share thoughts and feelings about it</w:t>
            </w:r>
          </w:p>
          <w:p w:rsidR="0011226D" w:rsidRPr="00D553F7" w:rsidRDefault="0011226D" w:rsidP="00335DAF">
            <w:pPr>
              <w:numPr>
                <w:ilvl w:val="0"/>
                <w:numId w:val="15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Understand that a story from your life is usually written in first person (using “I”)</w:t>
            </w:r>
          </w:p>
        </w:tc>
      </w:tr>
      <w:tr w:rsidR="0011226D" w:rsidRPr="00D553F7" w:rsidTr="00896B74">
        <w:tc>
          <w:tcPr>
            <w:tcW w:w="6588" w:type="dxa"/>
          </w:tcPr>
          <w:p w:rsidR="0011226D" w:rsidRPr="00D553F7" w:rsidRDefault="0011226D" w:rsidP="00896B74">
            <w:p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January 31, 2011</w:t>
            </w:r>
          </w:p>
        </w:tc>
        <w:tc>
          <w:tcPr>
            <w:tcW w:w="6588" w:type="dxa"/>
          </w:tcPr>
          <w:p w:rsidR="0011226D" w:rsidRPr="00D553F7" w:rsidRDefault="0011226D" w:rsidP="00335DAF">
            <w:pPr>
              <w:numPr>
                <w:ilvl w:val="0"/>
                <w:numId w:val="16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Think of topics, events, or experiences from own life that are interesting to write about</w:t>
            </w:r>
          </w:p>
          <w:p w:rsidR="0011226D" w:rsidRPr="00D553F7" w:rsidRDefault="0011226D" w:rsidP="00335DAF">
            <w:pPr>
              <w:numPr>
                <w:ilvl w:val="0"/>
                <w:numId w:val="16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Understand that a journal entry can be a description of a brief, memorable experience, or a story written over several pages</w:t>
            </w:r>
          </w:p>
          <w:p w:rsidR="0011226D" w:rsidRPr="00D553F7" w:rsidRDefault="0011226D" w:rsidP="00335DAF">
            <w:pPr>
              <w:numPr>
                <w:ilvl w:val="0"/>
                <w:numId w:val="16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Using descriptive words in our writing—about the characters, setting/place</w:t>
            </w:r>
          </w:p>
          <w:p w:rsidR="0011226D" w:rsidRPr="00D553F7" w:rsidRDefault="0011226D" w:rsidP="00335DAF">
            <w:pPr>
              <w:numPr>
                <w:ilvl w:val="0"/>
                <w:numId w:val="16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Using tenses correctly; Use simple words that show passage of time (then, after, etc…)—understanding that most journal entries tell about the past</w:t>
            </w:r>
          </w:p>
          <w:p w:rsidR="0011226D" w:rsidRPr="00D553F7" w:rsidRDefault="0011226D" w:rsidP="00335DAF">
            <w:pPr>
              <w:ind w:left="360"/>
              <w:rPr>
                <w:rFonts w:eastAsia="Calibri"/>
                <w:sz w:val="24"/>
                <w:szCs w:val="24"/>
              </w:rPr>
            </w:pPr>
          </w:p>
        </w:tc>
      </w:tr>
      <w:tr w:rsidR="0011226D" w:rsidRPr="00D553F7" w:rsidTr="00896B74">
        <w:tc>
          <w:tcPr>
            <w:tcW w:w="6588" w:type="dxa"/>
          </w:tcPr>
          <w:p w:rsidR="0011226D" w:rsidRPr="00D553F7" w:rsidRDefault="0011226D" w:rsidP="00896B74">
            <w:p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February 7, 2011</w:t>
            </w:r>
          </w:p>
        </w:tc>
        <w:tc>
          <w:tcPr>
            <w:tcW w:w="6588" w:type="dxa"/>
          </w:tcPr>
          <w:p w:rsidR="0011226D" w:rsidRPr="00D553F7" w:rsidRDefault="0011226D" w:rsidP="00335DAF">
            <w:pPr>
              <w:numPr>
                <w:ilvl w:val="0"/>
                <w:numId w:val="17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Writing an engaging beginning and a satisfying ending to stories</w:t>
            </w:r>
          </w:p>
          <w:p w:rsidR="0011226D" w:rsidRPr="00D553F7" w:rsidRDefault="0011226D" w:rsidP="00335DAF">
            <w:pPr>
              <w:numPr>
                <w:ilvl w:val="0"/>
                <w:numId w:val="17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Writing a strong conclusion to bring a satisfying ending for the reader</w:t>
            </w:r>
          </w:p>
          <w:p w:rsidR="0011226D" w:rsidRPr="00D553F7" w:rsidRDefault="0011226D" w:rsidP="00335DAF">
            <w:pPr>
              <w:numPr>
                <w:ilvl w:val="0"/>
                <w:numId w:val="17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Explaining one’s own thoughts and feelings about a topic</w:t>
            </w:r>
          </w:p>
          <w:p w:rsidR="0011226D" w:rsidRPr="00D553F7" w:rsidRDefault="0011226D" w:rsidP="00335DAF">
            <w:pPr>
              <w:numPr>
                <w:ilvl w:val="0"/>
                <w:numId w:val="17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Tell events in order that they occurred in the journal entry</w:t>
            </w:r>
          </w:p>
        </w:tc>
      </w:tr>
      <w:tr w:rsidR="0011226D" w:rsidRPr="00D553F7" w:rsidTr="00896B74">
        <w:tc>
          <w:tcPr>
            <w:tcW w:w="6588" w:type="dxa"/>
          </w:tcPr>
          <w:p w:rsidR="0011226D" w:rsidRPr="00D553F7" w:rsidRDefault="0011226D" w:rsidP="00896B74">
            <w:p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February 14, 2011</w:t>
            </w:r>
          </w:p>
        </w:tc>
        <w:tc>
          <w:tcPr>
            <w:tcW w:w="6588" w:type="dxa"/>
          </w:tcPr>
          <w:p w:rsidR="0011226D" w:rsidRPr="00D553F7" w:rsidRDefault="0011226D" w:rsidP="00335DAF">
            <w:pPr>
              <w:numPr>
                <w:ilvl w:val="0"/>
                <w:numId w:val="18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Develop voice as a writer through telling own stories or memories from own life—don’t forget to refer to your 6+1 writing traits resources for suggested lessons on voice</w:t>
            </w:r>
          </w:p>
          <w:p w:rsidR="0011226D" w:rsidRPr="00D553F7" w:rsidRDefault="0011226D" w:rsidP="00335DAF">
            <w:pPr>
              <w:numPr>
                <w:ilvl w:val="0"/>
                <w:numId w:val="18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Revisit writing in the first person (from the perspective that writing in the first person helps the writer to achieve a “strong” voice)</w:t>
            </w:r>
          </w:p>
          <w:p w:rsidR="0011226D" w:rsidRPr="00D553F7" w:rsidRDefault="0011226D" w:rsidP="00335DAF">
            <w:pPr>
              <w:numPr>
                <w:ilvl w:val="0"/>
                <w:numId w:val="18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Using dialogue as appropriate to add to the meaning of the story/entry and to strengthen “voice”</w:t>
            </w:r>
          </w:p>
        </w:tc>
      </w:tr>
      <w:tr w:rsidR="0011226D" w:rsidRPr="00D553F7" w:rsidTr="00896B74">
        <w:tc>
          <w:tcPr>
            <w:tcW w:w="6588" w:type="dxa"/>
          </w:tcPr>
          <w:p w:rsidR="0011226D" w:rsidRPr="00D553F7" w:rsidRDefault="0011226D" w:rsidP="00896B74">
            <w:p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February 28, 2011</w:t>
            </w:r>
          </w:p>
        </w:tc>
        <w:tc>
          <w:tcPr>
            <w:tcW w:w="6588" w:type="dxa"/>
          </w:tcPr>
          <w:p w:rsidR="0011226D" w:rsidRPr="00D553F7" w:rsidRDefault="0011226D" w:rsidP="00D553F7">
            <w:pPr>
              <w:numPr>
                <w:ilvl w:val="0"/>
                <w:numId w:val="19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Preparing for publishing</w:t>
            </w:r>
          </w:p>
          <w:p w:rsidR="0011226D" w:rsidRPr="00D553F7" w:rsidRDefault="0011226D" w:rsidP="00D553F7">
            <w:pPr>
              <w:numPr>
                <w:ilvl w:val="0"/>
                <w:numId w:val="19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 xml:space="preserve">Peer Editing, proofreading, </w:t>
            </w:r>
          </w:p>
          <w:p w:rsidR="0011226D" w:rsidRPr="00D553F7" w:rsidRDefault="0011226D" w:rsidP="00D553F7">
            <w:pPr>
              <w:numPr>
                <w:ilvl w:val="0"/>
                <w:numId w:val="19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Making sure that the journal entry tells a story across several pages</w:t>
            </w:r>
          </w:p>
          <w:p w:rsidR="0011226D" w:rsidRPr="00D553F7" w:rsidRDefault="0011226D" w:rsidP="00D553F7">
            <w:pPr>
              <w:numPr>
                <w:ilvl w:val="0"/>
                <w:numId w:val="19"/>
              </w:numPr>
              <w:rPr>
                <w:rFonts w:eastAsia="Calibri"/>
                <w:sz w:val="24"/>
                <w:szCs w:val="24"/>
              </w:rPr>
            </w:pPr>
            <w:r w:rsidRPr="00D553F7">
              <w:rPr>
                <w:rFonts w:eastAsia="Calibri"/>
                <w:sz w:val="24"/>
                <w:szCs w:val="24"/>
              </w:rPr>
              <w:t>Writing pieces are due to your supervisor on March, 2, 2011</w:t>
            </w:r>
          </w:p>
        </w:tc>
      </w:tr>
    </w:tbl>
    <w:p w:rsidR="0011226D" w:rsidRPr="00D553F7" w:rsidRDefault="0011226D" w:rsidP="00896B74">
      <w:pPr>
        <w:rPr>
          <w:sz w:val="24"/>
          <w:szCs w:val="24"/>
        </w:rPr>
      </w:pPr>
    </w:p>
    <w:p w:rsidR="0011226D" w:rsidRPr="00D553F7" w:rsidRDefault="0011226D" w:rsidP="00896B74">
      <w:pPr>
        <w:rPr>
          <w:b/>
          <w:sz w:val="24"/>
          <w:szCs w:val="24"/>
        </w:rPr>
      </w:pPr>
      <w:r w:rsidRPr="00D553F7">
        <w:rPr>
          <w:b/>
          <w:sz w:val="24"/>
          <w:szCs w:val="24"/>
        </w:rPr>
        <w:t xml:space="preserve">Note: The mini-lesson topics listed above are a suggested pacing.  If you would like to re-order the topics and/or add or delete topics, please meet as a grade to do so.  If you have any questions/concerns, do not hesitate to see me.  </w:t>
      </w:r>
      <w:r>
        <w:rPr>
          <w:b/>
          <w:sz w:val="24"/>
          <w:szCs w:val="24"/>
        </w:rPr>
        <w:t xml:space="preserve">~Ms. Fotinis </w:t>
      </w:r>
      <w:r w:rsidRPr="00D553F7">
        <w:rPr>
          <w:b/>
          <w:sz w:val="24"/>
          <w:szCs w:val="24"/>
        </w:rPr>
        <w:sym w:font="Wingdings" w:char="F04A"/>
      </w:r>
    </w:p>
    <w:sectPr w:rsidR="0011226D" w:rsidRPr="00D553F7" w:rsidSect="00D058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F1A7A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A93ABCC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DBD07B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39E6B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7B083E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5A6E1E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71A0D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12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108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8847E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33168"/>
    <w:multiLevelType w:val="hybridMultilevel"/>
    <w:tmpl w:val="2B6E6B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3B0184A"/>
    <w:multiLevelType w:val="hybridMultilevel"/>
    <w:tmpl w:val="EE18A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D6050BE"/>
    <w:multiLevelType w:val="hybridMultilevel"/>
    <w:tmpl w:val="86865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B30191"/>
    <w:multiLevelType w:val="hybridMultilevel"/>
    <w:tmpl w:val="7FDA60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FF31C3"/>
    <w:multiLevelType w:val="hybridMultilevel"/>
    <w:tmpl w:val="6B66B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F72CBD"/>
    <w:multiLevelType w:val="hybridMultilevel"/>
    <w:tmpl w:val="BDA262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F2567D"/>
    <w:multiLevelType w:val="hybridMultilevel"/>
    <w:tmpl w:val="686682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D52A7C"/>
    <w:multiLevelType w:val="hybridMultilevel"/>
    <w:tmpl w:val="449EC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6A61A1"/>
    <w:multiLevelType w:val="hybridMultilevel"/>
    <w:tmpl w:val="349814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5434EB"/>
    <w:multiLevelType w:val="hybridMultilevel"/>
    <w:tmpl w:val="9F78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8"/>
  </w:num>
  <w:num w:numId="16">
    <w:abstractNumId w:val="15"/>
  </w:num>
  <w:num w:numId="17">
    <w:abstractNumId w:val="17"/>
  </w:num>
  <w:num w:numId="18">
    <w:abstractNumId w:val="11"/>
  </w:num>
  <w:num w:numId="19">
    <w:abstractNumId w:val="10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586A"/>
    <w:rsid w:val="000411E4"/>
    <w:rsid w:val="00042929"/>
    <w:rsid w:val="0011226D"/>
    <w:rsid w:val="001973B6"/>
    <w:rsid w:val="00335DAF"/>
    <w:rsid w:val="006721E3"/>
    <w:rsid w:val="00896B74"/>
    <w:rsid w:val="008A0313"/>
    <w:rsid w:val="00993E3D"/>
    <w:rsid w:val="009F64A6"/>
    <w:rsid w:val="00D0586A"/>
    <w:rsid w:val="00D553F7"/>
    <w:rsid w:val="00D9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86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0586A"/>
  </w:style>
  <w:style w:type="table" w:styleId="TableGrid">
    <w:name w:val="Table Grid"/>
    <w:basedOn w:val="TableNormal"/>
    <w:uiPriority w:val="99"/>
    <w:locked/>
    <w:rsid w:val="00896B7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4</Pages>
  <Words>560</Words>
  <Characters>3198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School 300</dc:title>
  <dc:subject/>
  <dc:creator>Lola</dc:creator>
  <cp:keywords/>
  <dc:description/>
  <cp:lastModifiedBy>NYCDOE</cp:lastModifiedBy>
  <cp:revision>2</cp:revision>
  <cp:lastPrinted>2011-01-04T12:25:00Z</cp:lastPrinted>
  <dcterms:created xsi:type="dcterms:W3CDTF">2011-01-04T12:51:00Z</dcterms:created>
  <dcterms:modified xsi:type="dcterms:W3CDTF">2011-01-04T12:51:00Z</dcterms:modified>
</cp:coreProperties>
</file>